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B7" w:rsidRDefault="000631B7">
      <w:pPr>
        <w:rPr>
          <w:rFonts w:ascii="方正仿宋_GBK" w:eastAsia="方正仿宋_GBK" w:cs="Times New Roman"/>
          <w:sz w:val="32"/>
          <w:szCs w:val="32"/>
        </w:rPr>
      </w:pPr>
    </w:p>
    <w:p w:rsidR="000631B7" w:rsidRDefault="000631B7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0631B7" w:rsidRDefault="000631B7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年本管委会共收到为民办实事工作经费</w:t>
      </w:r>
      <w:r>
        <w:rPr>
          <w:rFonts w:ascii="Times New Roman" w:eastAsia="方正仿宋_GBK" w:hAnsi="Times New Roman" w:cs="Times New Roman"/>
          <w:sz w:val="32"/>
          <w:szCs w:val="32"/>
        </w:rPr>
        <w:t>18.99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10.40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万元。在资金使用中，我们坚持统一把关，按照规定的程序使用资金。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资金批复：财政局根据社区实际情况拨款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18.99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11.15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年按月到位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10.40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为民办实事工作经费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，只用于为所在辖区居民办好事、办实事。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从拥有为民办实事工作经费专项资金后，各社区干部干劲十足，为辖区居民办了不少好事，进一步拉近了工作队与人民群众的关系。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（一）评价结论。</w:t>
      </w:r>
    </w:p>
    <w:p w:rsidR="000631B7" w:rsidRDefault="000631B7" w:rsidP="007618F6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从这次绩效评估表明，实施为民办实事工作经费，有力地促进了社会主义基层社区建设，取得了比较明显的良好社会绩效。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0631B7" w:rsidRDefault="000631B7" w:rsidP="007618F6">
      <w:pPr>
        <w:spacing w:line="460" w:lineRule="exact"/>
        <w:ind w:firstLineChars="1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0631B7" w:rsidRDefault="000631B7" w:rsidP="007618F6">
      <w:pPr>
        <w:spacing w:line="460" w:lineRule="exact"/>
        <w:ind w:firstLineChars="1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631B7" w:rsidRDefault="000631B7" w:rsidP="007618F6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长胜南片区管委会</w:t>
      </w:r>
    </w:p>
    <w:p w:rsidR="000631B7" w:rsidRDefault="000631B7" w:rsidP="007618F6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0631B7" w:rsidRDefault="000631B7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0631B7" w:rsidSect="00E66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0505"/>
    <w:rsid w:val="000156FC"/>
    <w:rsid w:val="0003500E"/>
    <w:rsid w:val="000631B7"/>
    <w:rsid w:val="000B4CF4"/>
    <w:rsid w:val="000C2DD2"/>
    <w:rsid w:val="00156867"/>
    <w:rsid w:val="002C506D"/>
    <w:rsid w:val="002C7741"/>
    <w:rsid w:val="002D0969"/>
    <w:rsid w:val="00327AE8"/>
    <w:rsid w:val="00356041"/>
    <w:rsid w:val="003717D1"/>
    <w:rsid w:val="003730A5"/>
    <w:rsid w:val="003F4CB4"/>
    <w:rsid w:val="00406290"/>
    <w:rsid w:val="0041264A"/>
    <w:rsid w:val="00415E76"/>
    <w:rsid w:val="00456546"/>
    <w:rsid w:val="0058559F"/>
    <w:rsid w:val="005C79C8"/>
    <w:rsid w:val="006022EA"/>
    <w:rsid w:val="007618F6"/>
    <w:rsid w:val="00807534"/>
    <w:rsid w:val="00856134"/>
    <w:rsid w:val="008769F0"/>
    <w:rsid w:val="00984D44"/>
    <w:rsid w:val="009F267C"/>
    <w:rsid w:val="00A32C27"/>
    <w:rsid w:val="00A44F42"/>
    <w:rsid w:val="00A73B7D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17FF4"/>
    <w:rsid w:val="00C5264D"/>
    <w:rsid w:val="00C832DA"/>
    <w:rsid w:val="00CB0A02"/>
    <w:rsid w:val="00D43E0C"/>
    <w:rsid w:val="00D4624A"/>
    <w:rsid w:val="00DC3990"/>
    <w:rsid w:val="00E11375"/>
    <w:rsid w:val="00E241AD"/>
    <w:rsid w:val="00E66F1C"/>
    <w:rsid w:val="00EA5B5C"/>
    <w:rsid w:val="00EF11F4"/>
    <w:rsid w:val="00F132B0"/>
    <w:rsid w:val="00FC3324"/>
    <w:rsid w:val="00FF031F"/>
    <w:rsid w:val="0D924B2C"/>
    <w:rsid w:val="176A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F1C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66F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6F1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E66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6F1C"/>
    <w:rPr>
      <w:sz w:val="18"/>
      <w:szCs w:val="18"/>
    </w:rPr>
  </w:style>
  <w:style w:type="paragraph" w:styleId="NormalWeb">
    <w:name w:val="Normal (Web)"/>
    <w:basedOn w:val="Normal"/>
    <w:uiPriority w:val="99"/>
    <w:rsid w:val="00E66F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66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92</Words>
  <Characters>530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