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3B3" w:rsidRDefault="00FF63B3">
      <w:pPr>
        <w:rPr>
          <w:rFonts w:ascii="方正仿宋_GBK" w:eastAsia="方正仿宋_GBK" w:cs="Times New Roman"/>
          <w:sz w:val="32"/>
          <w:szCs w:val="32"/>
        </w:rPr>
      </w:pPr>
    </w:p>
    <w:p w:rsidR="00FF63B3" w:rsidRDefault="00FF63B3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方正小标宋_GBK" w:hint="eastAsia"/>
          <w:sz w:val="44"/>
          <w:szCs w:val="44"/>
        </w:rPr>
        <w:t>沙依巴克区长胜南片区管委会</w:t>
      </w:r>
    </w:p>
    <w:p w:rsidR="00FF63B3" w:rsidRDefault="00FF63B3">
      <w:pPr>
        <w:jc w:val="center"/>
        <w:rPr>
          <w:rFonts w:ascii="Times New Roman" w:eastAsia="方正小标宋_GBK" w:hAnsi="Times New Roman" w:cs="Times New Roman"/>
          <w:sz w:val="44"/>
          <w:szCs w:val="44"/>
        </w:rPr>
      </w:pPr>
      <w:r>
        <w:rPr>
          <w:rFonts w:ascii="Times New Roman" w:eastAsia="方正小标宋_GBK" w:hAnsi="Times New Roman" w:cs="Times New Roman"/>
          <w:sz w:val="44"/>
          <w:szCs w:val="44"/>
        </w:rPr>
        <w:t>2017</w:t>
      </w:r>
      <w:r>
        <w:rPr>
          <w:rFonts w:ascii="Times New Roman" w:eastAsia="方正小标宋_GBK" w:hAnsi="Times New Roman" w:cs="方正小标宋_GBK" w:hint="eastAsia"/>
          <w:sz w:val="44"/>
          <w:szCs w:val="44"/>
        </w:rPr>
        <w:t>年乌鲁木齐市项目支出绩效评价报告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一、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项目概况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（一）项目基本情况。</w:t>
      </w:r>
    </w:p>
    <w:p w:rsidR="00FF63B3" w:rsidRDefault="00FF63B3" w:rsidP="00235CED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年本管委会共收到为民办实事工作成员补贴经费</w:t>
      </w:r>
      <w:r>
        <w:rPr>
          <w:rFonts w:ascii="Times New Roman" w:eastAsia="方正仿宋_GBK" w:hAnsi="Times New Roman" w:cs="Times New Roman"/>
          <w:sz w:val="32"/>
          <w:szCs w:val="32"/>
        </w:rPr>
        <w:t>1.66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万元，实际使用</w:t>
      </w:r>
      <w:r>
        <w:rPr>
          <w:rFonts w:ascii="Times New Roman" w:eastAsia="方正仿宋_GBK" w:hAnsi="Times New Roman" w:cs="Times New Roman"/>
          <w:sz w:val="32"/>
          <w:szCs w:val="32"/>
        </w:rPr>
        <w:t>1.66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万元。在资金使用中，我们坚持统一把关，按照规定的程序使用资金。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二、项目资金申报及使用情况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（一）项目资金申报及批复情况。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资金申报：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年年底上报预算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资金批复：财政局根据社区实际情况拨款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（二）资金计划、到位及使用情况。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资金计划：</w:t>
      </w:r>
      <w:r>
        <w:rPr>
          <w:rFonts w:ascii="Times New Roman" w:eastAsia="方正仿宋_GBK" w:hAnsi="Times New Roman" w:cs="Times New Roman"/>
          <w:sz w:val="32"/>
          <w:szCs w:val="32"/>
        </w:rPr>
        <w:t>1.66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资金到位：</w:t>
      </w:r>
      <w:r>
        <w:rPr>
          <w:rFonts w:ascii="Times New Roman" w:eastAsia="方正仿宋_GBK" w:hAnsi="Times New Roman" w:cs="Times New Roman"/>
          <w:sz w:val="32"/>
          <w:szCs w:val="32"/>
          <w:lang w:val="zh-CN"/>
        </w:rPr>
        <w:t>2017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年按月到位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使用情况：</w:t>
      </w:r>
      <w:r>
        <w:rPr>
          <w:rFonts w:ascii="Times New Roman" w:eastAsia="方正仿宋_GBK" w:hAnsi="Times New Roman" w:cs="Times New Roman"/>
          <w:sz w:val="32"/>
          <w:szCs w:val="32"/>
        </w:rPr>
        <w:t>1.66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万元已使用完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（三）项目财务管理情况。</w:t>
      </w:r>
    </w:p>
    <w:p w:rsidR="00FF63B3" w:rsidRDefault="00FF63B3" w:rsidP="00235CED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按照规定，为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民办实事工作成员补贴经费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，只用于给为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民办实事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成员发放补贴。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三、项目实施及管理情况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（一）项目管理情况。</w:t>
      </w:r>
    </w:p>
    <w:p w:rsidR="00FF63B3" w:rsidRDefault="00FF63B3" w:rsidP="00235CED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上级部门建立健全经费管理制度，督促实施单位严格实行资金管理，即制定专人进行资金管理。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（二）项目监管情况。</w:t>
      </w:r>
    </w:p>
    <w:p w:rsidR="00FF63B3" w:rsidRDefault="00FF63B3" w:rsidP="00235CED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近年来上级部门多次组织经费使用情况的督查，有效确保了专项资金专项使用。</w:t>
      </w:r>
    </w:p>
    <w:p w:rsidR="00FF63B3" w:rsidRDefault="00FF63B3" w:rsidP="00235CED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四、项目效果情况。</w:t>
      </w:r>
    </w:p>
    <w:p w:rsidR="00FF63B3" w:rsidRDefault="00FF63B3" w:rsidP="00235CED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从拥有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为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民办实事工作成员补贴经费专项资金后，各社区干部干劲十足，为辖区居民办了不少好事，进一步拉近了工作队与人民群众的关系。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五、评价结论及建议。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（一）评价结论。</w:t>
      </w:r>
    </w:p>
    <w:p w:rsidR="00FF63B3" w:rsidRDefault="00FF63B3" w:rsidP="00235CED">
      <w:pPr>
        <w:spacing w:line="460" w:lineRule="exact"/>
        <w:ind w:firstLineChars="2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从这次绩效评估表明，实施</w:t>
      </w: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为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民办实事工作成员补贴经费，有效地提高了工作队员的工作热情，提高了工作效率。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（二）存在的问题。</w:t>
      </w:r>
    </w:p>
    <w:p w:rsidR="00FF63B3" w:rsidRDefault="00FF63B3" w:rsidP="00235CED">
      <w:pPr>
        <w:spacing w:line="460" w:lineRule="exact"/>
        <w:ind w:firstLineChars="100" w:firstLine="31680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  <w:lang w:val="zh-CN"/>
        </w:rPr>
      </w:pPr>
      <w:r>
        <w:rPr>
          <w:rFonts w:ascii="Times New Roman" w:eastAsia="方正仿宋_GBK" w:hAnsi="Times New Roman" w:cs="方正仿宋_GBK" w:hint="eastAsia"/>
          <w:sz w:val="32"/>
          <w:szCs w:val="32"/>
          <w:lang w:val="zh-CN"/>
        </w:rPr>
        <w:t>（三）相关建议。</w:t>
      </w:r>
    </w:p>
    <w:p w:rsidR="00FF63B3" w:rsidRDefault="00FF63B3" w:rsidP="00235CED">
      <w:pPr>
        <w:spacing w:line="460" w:lineRule="exact"/>
        <w:ind w:firstLineChars="1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无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</w:p>
    <w:p w:rsidR="00FF63B3" w:rsidRDefault="00FF63B3" w:rsidP="00235CED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z w:val="32"/>
          <w:szCs w:val="32"/>
        </w:rPr>
        <w:t>长胜南片区管委会</w:t>
      </w:r>
    </w:p>
    <w:p w:rsidR="00FF63B3" w:rsidRDefault="00FF63B3" w:rsidP="00235CED">
      <w:pPr>
        <w:spacing w:line="460" w:lineRule="exact"/>
        <w:ind w:firstLineChars="1500" w:firstLine="3168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/>
          <w:sz w:val="32"/>
          <w:szCs w:val="32"/>
        </w:rPr>
        <w:t>2018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年</w:t>
      </w:r>
      <w:r>
        <w:rPr>
          <w:rFonts w:ascii="Times New Roman" w:eastAsia="方正仿宋_GBK" w:hAnsi="Times New Roman" w:cs="Times New Roman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z w:val="32"/>
          <w:szCs w:val="32"/>
        </w:rPr>
        <w:t>日</w:t>
      </w:r>
    </w:p>
    <w:p w:rsidR="00FF63B3" w:rsidRDefault="00FF63B3">
      <w:pPr>
        <w:spacing w:line="460" w:lineRule="exact"/>
        <w:rPr>
          <w:rFonts w:ascii="Times New Roman" w:eastAsia="方正仿宋_GBK" w:hAnsi="Times New Roman" w:cs="Times New Roman"/>
          <w:sz w:val="32"/>
          <w:szCs w:val="32"/>
        </w:rPr>
      </w:pPr>
      <w:bookmarkStart w:id="0" w:name="_GoBack"/>
      <w:bookmarkEnd w:id="0"/>
    </w:p>
    <w:sectPr w:rsidR="00FF63B3" w:rsidSect="000E3C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4D44"/>
    <w:rsid w:val="00010505"/>
    <w:rsid w:val="000156FC"/>
    <w:rsid w:val="0003500E"/>
    <w:rsid w:val="000B4CF4"/>
    <w:rsid w:val="000C2DD2"/>
    <w:rsid w:val="000E3C05"/>
    <w:rsid w:val="00156867"/>
    <w:rsid w:val="00235CED"/>
    <w:rsid w:val="002C506D"/>
    <w:rsid w:val="002C7741"/>
    <w:rsid w:val="002D0969"/>
    <w:rsid w:val="00327AE8"/>
    <w:rsid w:val="003717D1"/>
    <w:rsid w:val="003730A5"/>
    <w:rsid w:val="003F4CB4"/>
    <w:rsid w:val="00406290"/>
    <w:rsid w:val="0041264A"/>
    <w:rsid w:val="00415E76"/>
    <w:rsid w:val="00456546"/>
    <w:rsid w:val="0058559F"/>
    <w:rsid w:val="005C79C8"/>
    <w:rsid w:val="006022EA"/>
    <w:rsid w:val="00807534"/>
    <w:rsid w:val="00856134"/>
    <w:rsid w:val="008769F0"/>
    <w:rsid w:val="00984D44"/>
    <w:rsid w:val="009F2033"/>
    <w:rsid w:val="009F267C"/>
    <w:rsid w:val="00A32C27"/>
    <w:rsid w:val="00A44F42"/>
    <w:rsid w:val="00A73B7D"/>
    <w:rsid w:val="00AC4B67"/>
    <w:rsid w:val="00B32264"/>
    <w:rsid w:val="00B355CC"/>
    <w:rsid w:val="00B41CF2"/>
    <w:rsid w:val="00B44FE2"/>
    <w:rsid w:val="00B90399"/>
    <w:rsid w:val="00B905E8"/>
    <w:rsid w:val="00BA1783"/>
    <w:rsid w:val="00BB5F2A"/>
    <w:rsid w:val="00C17FF4"/>
    <w:rsid w:val="00C5264D"/>
    <w:rsid w:val="00C832DA"/>
    <w:rsid w:val="00CB0A02"/>
    <w:rsid w:val="00D43E0C"/>
    <w:rsid w:val="00DC3990"/>
    <w:rsid w:val="00E11375"/>
    <w:rsid w:val="00E241AD"/>
    <w:rsid w:val="00EA5B5C"/>
    <w:rsid w:val="00EF11F4"/>
    <w:rsid w:val="00F132B0"/>
    <w:rsid w:val="00F55D45"/>
    <w:rsid w:val="00FC3324"/>
    <w:rsid w:val="00FF031F"/>
    <w:rsid w:val="00FF63B3"/>
    <w:rsid w:val="0D924B2C"/>
    <w:rsid w:val="3C2519E4"/>
    <w:rsid w:val="755F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C05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E3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E3C05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0E3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E3C05"/>
    <w:rPr>
      <w:sz w:val="18"/>
      <w:szCs w:val="18"/>
    </w:rPr>
  </w:style>
  <w:style w:type="paragraph" w:styleId="NormalWeb">
    <w:name w:val="Normal (Web)"/>
    <w:basedOn w:val="Normal"/>
    <w:uiPriority w:val="99"/>
    <w:rsid w:val="000E3C0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0E3C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90</Words>
  <Characters>517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刘群洋</dc:creator>
  <cp:keywords/>
  <dc:description/>
  <cp:lastModifiedBy>微软中国</cp:lastModifiedBy>
  <cp:revision>26</cp:revision>
  <dcterms:created xsi:type="dcterms:W3CDTF">2016-09-26T11:47:00Z</dcterms:created>
  <dcterms:modified xsi:type="dcterms:W3CDTF">2019-01-28T05:22:00Z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