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093" w:rsidRDefault="002E7093">
      <w:pPr>
        <w:rPr>
          <w:rFonts w:ascii="Times New Roman" w:hAnsi="Times New Roman" w:cs="Times New Roman"/>
        </w:rPr>
      </w:pPr>
    </w:p>
    <w:p w:rsidR="002E7093" w:rsidRDefault="002E7093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2E7093" w:rsidRDefault="002E7093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年本管委会共收到安全生产经费</w:t>
      </w:r>
      <w:r>
        <w:rPr>
          <w:rFonts w:ascii="Times New Roman" w:eastAsia="方正仿宋_GBK" w:hAnsi="Times New Roman" w:cs="Times New Roman"/>
          <w:sz w:val="32"/>
          <w:szCs w:val="32"/>
        </w:rPr>
        <w:t>3.26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3.26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万元。在资金使用中，我们坚持统一把关，按照规定的程序使用资金。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（一）项目资金申报及批复情况。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资金批复：财政局根据管委会实际情况拨款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（二）资金计划、到位及使用情况。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3.26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3.26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按照规定，安全生产经费，只用于安全生产相关工作，用于为辖区的安全员购买设备、为各工作站配备安全生产工具以及购买消防器材等。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（一）项目管理情况。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四、项目效果情况。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从拥有安全生产专项资金后，各社区专干素质与效率均有提升，也进一步改善了辖区安全局面，使得辖区更加安全。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五、评价结论及建议。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（一）评价结论。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从这次绩效评估表明，实施安全生产专项经费，提高了预防生产安全事故的水平和减少生产安全事故的损失，最大限度保护人民群众生命财产安全，实现安全生产形势逐步好转。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2E7093" w:rsidRDefault="002E7093" w:rsidP="006D2EA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E7093" w:rsidRDefault="002E709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E7093" w:rsidRDefault="002E7093" w:rsidP="006D2EA5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2E7093" w:rsidRDefault="002E7093" w:rsidP="006D2EA5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2E7093" w:rsidRDefault="002E7093" w:rsidP="00817442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2E7093" w:rsidSect="00C42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156867"/>
    <w:rsid w:val="001F71DD"/>
    <w:rsid w:val="002C506D"/>
    <w:rsid w:val="002C7741"/>
    <w:rsid w:val="002D0969"/>
    <w:rsid w:val="002E7093"/>
    <w:rsid w:val="00327AE8"/>
    <w:rsid w:val="003717D1"/>
    <w:rsid w:val="003F4CB4"/>
    <w:rsid w:val="00406290"/>
    <w:rsid w:val="0041264A"/>
    <w:rsid w:val="00415E76"/>
    <w:rsid w:val="00456546"/>
    <w:rsid w:val="0058559F"/>
    <w:rsid w:val="005F1163"/>
    <w:rsid w:val="006022EA"/>
    <w:rsid w:val="006C0FBC"/>
    <w:rsid w:val="006D2EA5"/>
    <w:rsid w:val="00807534"/>
    <w:rsid w:val="00817442"/>
    <w:rsid w:val="00856134"/>
    <w:rsid w:val="008769F0"/>
    <w:rsid w:val="008B3C7C"/>
    <w:rsid w:val="00984D44"/>
    <w:rsid w:val="009F267C"/>
    <w:rsid w:val="00A1074A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42DD6"/>
    <w:rsid w:val="00C5264D"/>
    <w:rsid w:val="00C832DA"/>
    <w:rsid w:val="00CB0A02"/>
    <w:rsid w:val="00CF790D"/>
    <w:rsid w:val="00D43E0C"/>
    <w:rsid w:val="00DC3990"/>
    <w:rsid w:val="00E03E08"/>
    <w:rsid w:val="00E241AD"/>
    <w:rsid w:val="00EA5B5C"/>
    <w:rsid w:val="00EF11F4"/>
    <w:rsid w:val="00FC3324"/>
    <w:rsid w:val="00FF031F"/>
    <w:rsid w:val="2235239A"/>
    <w:rsid w:val="3E447CB4"/>
    <w:rsid w:val="5ECB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DD6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2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42DD6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C42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42DD6"/>
    <w:rPr>
      <w:sz w:val="18"/>
      <w:szCs w:val="18"/>
    </w:rPr>
  </w:style>
  <w:style w:type="paragraph" w:styleId="NormalWeb">
    <w:name w:val="Normal (Web)"/>
    <w:basedOn w:val="Normal"/>
    <w:uiPriority w:val="99"/>
    <w:rsid w:val="00C42DD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42D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108</Words>
  <Characters>620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