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7D7" w:rsidRDefault="005037D7">
      <w:pPr>
        <w:rPr>
          <w:rFonts w:ascii="方正仿宋_GBK" w:eastAsia="方正仿宋_GBK" w:cs="Times New Roman"/>
          <w:sz w:val="32"/>
          <w:szCs w:val="32"/>
        </w:rPr>
      </w:pPr>
    </w:p>
    <w:p w:rsidR="005037D7" w:rsidRDefault="005037D7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5037D7" w:rsidRDefault="005037D7">
      <w:pPr>
        <w:spacing w:line="460" w:lineRule="exact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5037D7" w:rsidRDefault="005037D7">
      <w:pPr>
        <w:spacing w:line="460" w:lineRule="exact"/>
        <w:rPr>
          <w:rFonts w:ascii="Times New Roman" w:eastAsia="方正小标宋_GBK" w:hAnsi="Times New Roman" w:cs="Times New Roman"/>
          <w:sz w:val="44"/>
          <w:szCs w:val="44"/>
        </w:rPr>
      </w:pP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（一）项目基本情况。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年管委会共收到计划生育经费</w:t>
      </w:r>
      <w:r>
        <w:rPr>
          <w:rFonts w:ascii="Times New Roman" w:eastAsia="方正仿宋_GBK" w:hAnsi="Times New Roman" w:cs="Times New Roman"/>
          <w:sz w:val="32"/>
          <w:szCs w:val="32"/>
        </w:rPr>
        <w:t>0.58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0.5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万元。在资金使用中，我们坚持统一把关，按照规定的程序使用资金。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（一）项目资金申报及批复情况。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资金批复：财政局根据管委会实际情况拨款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（二）资金计划、到位及使用情况。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0.5</w:t>
      </w:r>
      <w:r>
        <w:rPr>
          <w:rFonts w:ascii="Times New Roman" w:eastAsia="方正仿宋_GBK" w:hAnsi="Times New Roman" w:cs="Times New Roman"/>
          <w:sz w:val="32"/>
          <w:szCs w:val="32"/>
        </w:rPr>
        <w:t>8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万元（其中上年结转资金</w:t>
      </w:r>
      <w:r>
        <w:rPr>
          <w:rFonts w:ascii="Times New Roman" w:eastAsia="方正仿宋_GBK" w:hAnsi="Times New Roman" w:cs="Times New Roman"/>
          <w:sz w:val="32"/>
          <w:szCs w:val="32"/>
        </w:rPr>
        <w:t>0.08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万元）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年年初按月拨款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0.5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按照规定，计划生育经费，只用于计划生育相关工作，用于订阅计划生育报刊及购买办公用品。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（一）项目管理情况。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四、项目效果情况。</w:t>
      </w:r>
    </w:p>
    <w:p w:rsidR="005037D7" w:rsidRDefault="005037D7" w:rsidP="004C3F51">
      <w:pPr>
        <w:spacing w:line="460" w:lineRule="exact"/>
        <w:ind w:firstLineChars="1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从拥有计划生育专项资金后，各社区专干素质与效率均有提升，也进一步改善了计生工作者与人民群众的关系。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五、评价结论及建议。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（一）评价结论。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从这次绩效评估表明，实施计划生育专项经费，进一步完善计划生育利益导向机制，有力地促进了人口计生工作的新发展和社会主义新农村建设，取得了比较明显的良好社会绩效。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在使用计划生育经费过程中，存在经费不足的情况，尤其是年底，订报计生报刊时。</w:t>
      </w:r>
    </w:p>
    <w:p w:rsidR="005037D7" w:rsidRDefault="005037D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5037D7" w:rsidRDefault="005037D7" w:rsidP="004C3F5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建议加大经费投入力度。</w:t>
      </w:r>
    </w:p>
    <w:p w:rsidR="005037D7" w:rsidRDefault="005037D7">
      <w:pPr>
        <w:rPr>
          <w:rFonts w:cs="Times New Roman"/>
        </w:rPr>
      </w:pPr>
    </w:p>
    <w:p w:rsidR="005037D7" w:rsidRDefault="005037D7">
      <w:pPr>
        <w:rPr>
          <w:rFonts w:cs="Times New Roman"/>
        </w:rPr>
      </w:pPr>
    </w:p>
    <w:p w:rsidR="005037D7" w:rsidRDefault="005037D7">
      <w:pPr>
        <w:rPr>
          <w:rFonts w:cs="Times New Roman"/>
        </w:rPr>
      </w:pPr>
    </w:p>
    <w:p w:rsidR="005037D7" w:rsidRDefault="005037D7">
      <w:pPr>
        <w:rPr>
          <w:rFonts w:cs="Times New Roman"/>
        </w:rPr>
      </w:pPr>
    </w:p>
    <w:p w:rsidR="005037D7" w:rsidRDefault="005037D7" w:rsidP="004C3F51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t xml:space="preserve">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5037D7" w:rsidRDefault="005037D7" w:rsidP="004C3F51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5037D7" w:rsidRDefault="005037D7">
      <w:pPr>
        <w:rPr>
          <w:rFonts w:cs="Times New Roman"/>
        </w:rPr>
      </w:pPr>
    </w:p>
    <w:sectPr w:rsidR="005037D7" w:rsidSect="00823E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156867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4C3F51"/>
    <w:rsid w:val="005037D7"/>
    <w:rsid w:val="0058559F"/>
    <w:rsid w:val="006022EA"/>
    <w:rsid w:val="00807534"/>
    <w:rsid w:val="00823E24"/>
    <w:rsid w:val="00856134"/>
    <w:rsid w:val="008769F0"/>
    <w:rsid w:val="008A4CB2"/>
    <w:rsid w:val="00984D44"/>
    <w:rsid w:val="009F267C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D43E0C"/>
    <w:rsid w:val="00DC3990"/>
    <w:rsid w:val="00E241AD"/>
    <w:rsid w:val="00EA5B5C"/>
    <w:rsid w:val="00EF11F4"/>
    <w:rsid w:val="00F2623B"/>
    <w:rsid w:val="00FC3324"/>
    <w:rsid w:val="00FF031F"/>
    <w:rsid w:val="780479D4"/>
    <w:rsid w:val="7AB11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E24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23E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3E24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823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23E24"/>
    <w:rPr>
      <w:sz w:val="18"/>
      <w:szCs w:val="18"/>
    </w:rPr>
  </w:style>
  <w:style w:type="paragraph" w:styleId="NormalWeb">
    <w:name w:val="Normal (Web)"/>
    <w:basedOn w:val="Normal"/>
    <w:uiPriority w:val="99"/>
    <w:rsid w:val="00823E2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823E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108</Words>
  <Characters>622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24</cp:revision>
  <dcterms:created xsi:type="dcterms:W3CDTF">2016-09-26T11:47:00Z</dcterms:created>
  <dcterms:modified xsi:type="dcterms:W3CDTF">2019-01-28T05:19:00Z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