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EAF" w:rsidRDefault="00782EAF">
      <w:pPr>
        <w:rPr>
          <w:rFonts w:ascii="Times New Roman" w:hAnsi="Times New Roman" w:cs="Times New Roman"/>
        </w:rPr>
      </w:pPr>
    </w:p>
    <w:p w:rsidR="00782EAF" w:rsidRDefault="00782EAF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782EAF" w:rsidRDefault="00782EAF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年本管委会共收到食堂厨师经费</w:t>
      </w:r>
      <w:r>
        <w:rPr>
          <w:rFonts w:ascii="Times New Roman" w:eastAsia="方正仿宋_GBK" w:hAnsi="Times New Roman" w:cs="Times New Roman"/>
          <w:sz w:val="32"/>
          <w:szCs w:val="32"/>
        </w:rPr>
        <w:t>4.51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4.51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4.51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4.51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食堂厨师经费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，用于发放食堂厨师的工资所使用。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食堂厨师经费的拨付使用，提高了食堂厨师的工作效率，能够更好地做好后勤保障工作。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从这次绩效评估表明，食堂厨师经费，为做好后勤保障工作提供了坚实的基础，能够让社区基层工作人员安心工作。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782EAF" w:rsidRDefault="00782EAF" w:rsidP="00D12DF2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82EAF" w:rsidRDefault="00782EAF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782EAF" w:rsidRDefault="00782EAF" w:rsidP="00D12DF2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782EAF" w:rsidRDefault="00782EAF" w:rsidP="00D12DF2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782EAF" w:rsidRDefault="00782EAF" w:rsidP="00606764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782EAF" w:rsidSect="009B7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06764"/>
    <w:rsid w:val="006C0FBC"/>
    <w:rsid w:val="00782EAF"/>
    <w:rsid w:val="00807534"/>
    <w:rsid w:val="00856134"/>
    <w:rsid w:val="008769F0"/>
    <w:rsid w:val="008B3C7C"/>
    <w:rsid w:val="00984D44"/>
    <w:rsid w:val="009B735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12DF2"/>
    <w:rsid w:val="00D17295"/>
    <w:rsid w:val="00D43E0C"/>
    <w:rsid w:val="00DC3990"/>
    <w:rsid w:val="00E03E08"/>
    <w:rsid w:val="00E241AD"/>
    <w:rsid w:val="00EA5B5C"/>
    <w:rsid w:val="00EF11F4"/>
    <w:rsid w:val="00FC3324"/>
    <w:rsid w:val="00FF031F"/>
    <w:rsid w:val="07D83A8F"/>
    <w:rsid w:val="07F85914"/>
    <w:rsid w:val="0E8E30A6"/>
    <w:rsid w:val="15753037"/>
    <w:rsid w:val="15CE68FE"/>
    <w:rsid w:val="2235239A"/>
    <w:rsid w:val="290C09DA"/>
    <w:rsid w:val="31C062D0"/>
    <w:rsid w:val="327C32A5"/>
    <w:rsid w:val="366600FD"/>
    <w:rsid w:val="375D2A66"/>
    <w:rsid w:val="469D1F4B"/>
    <w:rsid w:val="4D1F659F"/>
    <w:rsid w:val="4EB945E8"/>
    <w:rsid w:val="76BB76B4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354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B7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B7354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B7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7354"/>
    <w:rPr>
      <w:sz w:val="18"/>
      <w:szCs w:val="18"/>
    </w:rPr>
  </w:style>
  <w:style w:type="paragraph" w:styleId="NormalWeb">
    <w:name w:val="Normal (Web)"/>
    <w:basedOn w:val="Normal"/>
    <w:uiPriority w:val="99"/>
    <w:rsid w:val="009B73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B7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97</Words>
  <Characters>559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