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706" w:rsidRDefault="00AC2706">
      <w:pPr>
        <w:rPr>
          <w:rFonts w:ascii="Times New Roman" w:hAnsi="Times New Roman" w:cs="Times New Roman"/>
        </w:rPr>
      </w:pPr>
    </w:p>
    <w:p w:rsidR="00AC2706" w:rsidRDefault="00AC2706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AC2706" w:rsidRDefault="00AC2706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年本管委会共收到开放式图书馆工作经费</w:t>
      </w:r>
      <w:r>
        <w:rPr>
          <w:rFonts w:ascii="Times New Roman" w:eastAsia="方正仿宋_GBK" w:hAnsi="Times New Roman" w:cs="Times New Roman"/>
          <w:sz w:val="32"/>
          <w:szCs w:val="32"/>
        </w:rPr>
        <w:t>5.03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5.03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5.03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万元（其中上年结转资金</w:t>
      </w:r>
      <w:r>
        <w:rPr>
          <w:rFonts w:ascii="Times New Roman" w:eastAsia="方正仿宋_GBK" w:hAnsi="Times New Roman" w:cs="Times New Roman"/>
          <w:sz w:val="32"/>
          <w:szCs w:val="32"/>
        </w:rPr>
        <w:t>0.029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）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5.03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开放式图书馆工作经费用于丰富辖区居民的业余文化生活，购买图书、建阅览室等。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开放式图书馆工作经费的拨付使用，不但让辖区居民增长了知识，开阔了眼界，也让他们的精神食粮得到了满足。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从这次绩效评估表明，开放式图书馆工作经费的合理使用，得到了居民的称赞和好评，让社区工作能够更好地开展。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AC2706" w:rsidRDefault="00AC2706" w:rsidP="00C82327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C2706" w:rsidRDefault="00AC270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C2706" w:rsidRDefault="00AC2706" w:rsidP="00C82327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AC2706" w:rsidRDefault="00AC2706" w:rsidP="00C82327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AC2706" w:rsidRDefault="00AC2706" w:rsidP="00AF0437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AC2706" w:rsidSect="006040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A1A82"/>
    <w:rsid w:val="000B4CF4"/>
    <w:rsid w:val="000C2DD2"/>
    <w:rsid w:val="000F4A8D"/>
    <w:rsid w:val="00156867"/>
    <w:rsid w:val="001A336E"/>
    <w:rsid w:val="001F71DD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58559F"/>
    <w:rsid w:val="006022EA"/>
    <w:rsid w:val="0060403A"/>
    <w:rsid w:val="006C0FBC"/>
    <w:rsid w:val="006C1451"/>
    <w:rsid w:val="007215B2"/>
    <w:rsid w:val="00807534"/>
    <w:rsid w:val="00856134"/>
    <w:rsid w:val="008769F0"/>
    <w:rsid w:val="008B3C7C"/>
    <w:rsid w:val="0094792F"/>
    <w:rsid w:val="00984D44"/>
    <w:rsid w:val="009F267C"/>
    <w:rsid w:val="00A1074A"/>
    <w:rsid w:val="00A32C27"/>
    <w:rsid w:val="00A44F42"/>
    <w:rsid w:val="00AC2706"/>
    <w:rsid w:val="00AC4B67"/>
    <w:rsid w:val="00AF043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2327"/>
    <w:rsid w:val="00C832DA"/>
    <w:rsid w:val="00CB0A02"/>
    <w:rsid w:val="00CF790D"/>
    <w:rsid w:val="00D43E0C"/>
    <w:rsid w:val="00DC3990"/>
    <w:rsid w:val="00E03E08"/>
    <w:rsid w:val="00E241AD"/>
    <w:rsid w:val="00EA5B5C"/>
    <w:rsid w:val="00EF11F4"/>
    <w:rsid w:val="00FC3324"/>
    <w:rsid w:val="00FF031F"/>
    <w:rsid w:val="07F85914"/>
    <w:rsid w:val="08A853FC"/>
    <w:rsid w:val="0EA6798A"/>
    <w:rsid w:val="15753037"/>
    <w:rsid w:val="15CE68FE"/>
    <w:rsid w:val="2235239A"/>
    <w:rsid w:val="290C09DA"/>
    <w:rsid w:val="31C062D0"/>
    <w:rsid w:val="366600FD"/>
    <w:rsid w:val="375D2A66"/>
    <w:rsid w:val="43907229"/>
    <w:rsid w:val="4D1F659F"/>
    <w:rsid w:val="4EB945E8"/>
    <w:rsid w:val="58522C60"/>
    <w:rsid w:val="5D686965"/>
    <w:rsid w:val="783106F9"/>
    <w:rsid w:val="79D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03A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040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0403A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604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403A"/>
    <w:rPr>
      <w:sz w:val="18"/>
      <w:szCs w:val="18"/>
    </w:rPr>
  </w:style>
  <w:style w:type="paragraph" w:styleId="NormalWeb">
    <w:name w:val="Normal (Web)"/>
    <w:basedOn w:val="Normal"/>
    <w:uiPriority w:val="99"/>
    <w:rsid w:val="006040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6040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104</Words>
  <Characters>598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27</cp:revision>
  <dcterms:created xsi:type="dcterms:W3CDTF">2016-09-26T11:47:00Z</dcterms:created>
  <dcterms:modified xsi:type="dcterms:W3CDTF">2019-01-28T05:19:00Z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