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4E" w:rsidRDefault="00A5634E">
      <w:pPr>
        <w:rPr>
          <w:rFonts w:ascii="Times New Roman" w:hAnsi="Times New Roman" w:cs="Times New Roman"/>
        </w:rPr>
      </w:pPr>
    </w:p>
    <w:p w:rsidR="00A5634E" w:rsidRDefault="00A5634E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A5634E" w:rsidRDefault="00A5634E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年本管委会共收到科技工作经费</w:t>
      </w:r>
      <w:r>
        <w:rPr>
          <w:rFonts w:ascii="Times New Roman" w:eastAsia="方正仿宋_GBK" w:hAnsi="Times New Roman" w:cs="Times New Roman"/>
          <w:sz w:val="32"/>
          <w:szCs w:val="32"/>
        </w:rPr>
        <w:t>2.23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2.23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科技工作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经费，仅用于科技宣传等相关工作的使用。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科技工作经费的拨付使用，让辖区居民能够增长见识，体验到更多的不一样的活动。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从这次绩效评估表明，科技工作经费让辖区居民能够更好地参与到社区工作中来。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A5634E" w:rsidRDefault="00A5634E" w:rsidP="00FB378C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5634E" w:rsidRDefault="00A5634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5634E" w:rsidRDefault="00A5634E" w:rsidP="00FB378C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A5634E" w:rsidRDefault="00A5634E" w:rsidP="00FB378C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A5634E" w:rsidRDefault="00A5634E" w:rsidP="00D0557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A5634E" w:rsidSect="00E33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C0FBC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5634E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05572"/>
    <w:rsid w:val="00D43E0C"/>
    <w:rsid w:val="00DC3990"/>
    <w:rsid w:val="00E03E08"/>
    <w:rsid w:val="00E241AD"/>
    <w:rsid w:val="00E33FFE"/>
    <w:rsid w:val="00EA5B5C"/>
    <w:rsid w:val="00EF11F4"/>
    <w:rsid w:val="00F9463B"/>
    <w:rsid w:val="00FB378C"/>
    <w:rsid w:val="00FC3324"/>
    <w:rsid w:val="00FF031F"/>
    <w:rsid w:val="07F85914"/>
    <w:rsid w:val="08A853FC"/>
    <w:rsid w:val="15753037"/>
    <w:rsid w:val="15CE68FE"/>
    <w:rsid w:val="1B961077"/>
    <w:rsid w:val="2235239A"/>
    <w:rsid w:val="290C09DA"/>
    <w:rsid w:val="31C062D0"/>
    <w:rsid w:val="366600FD"/>
    <w:rsid w:val="375D2A66"/>
    <w:rsid w:val="43907229"/>
    <w:rsid w:val="4D1F659F"/>
    <w:rsid w:val="4EB945E8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FFE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3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33FFE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E33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33FFE"/>
    <w:rPr>
      <w:sz w:val="18"/>
      <w:szCs w:val="18"/>
    </w:rPr>
  </w:style>
  <w:style w:type="paragraph" w:styleId="NormalWeb">
    <w:name w:val="Normal (Web)"/>
    <w:basedOn w:val="Normal"/>
    <w:uiPriority w:val="99"/>
    <w:rsid w:val="00E33F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33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94</Words>
  <Characters>539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