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16" w:rsidRDefault="00EE4A16">
      <w:pPr>
        <w:rPr>
          <w:rFonts w:ascii="Times New Roman" w:hAnsi="Times New Roman" w:cs="Times New Roman"/>
        </w:rPr>
      </w:pPr>
    </w:p>
    <w:p w:rsidR="00EE4A16" w:rsidRDefault="00EE4A1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EE4A16" w:rsidRDefault="00EE4A16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年本管委会共收到远程教育工作经费</w:t>
      </w:r>
      <w:r>
        <w:rPr>
          <w:rFonts w:ascii="Times New Roman" w:eastAsia="方正仿宋_GBK" w:hAnsi="Times New Roman" w:cs="Times New Roman"/>
          <w:sz w:val="32"/>
          <w:szCs w:val="32"/>
        </w:rPr>
        <w:t>0.36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0.36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0.36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0.36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远程教育工作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经费，仅用于远程教育工作人员的补助发放。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远程教育工作经费的拨付使用，使得干部能够更好地开展多种多样的远程教育学习活动。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从这次绩效评估表明，远程教育工作经费让干部能够更好地、有效率地做好远程教育工作。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EE4A16" w:rsidRDefault="00EE4A16" w:rsidP="0074313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E4A16" w:rsidRDefault="00EE4A16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E4A16" w:rsidRDefault="00EE4A16" w:rsidP="00743132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EE4A16" w:rsidRDefault="00EE4A16" w:rsidP="0074313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EE4A16" w:rsidRDefault="00EE4A16" w:rsidP="00923C93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EE4A16" w:rsidSect="00791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3748"/>
    <w:rsid w:val="000B4CF4"/>
    <w:rsid w:val="000C2DD2"/>
    <w:rsid w:val="00156867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C0FBC"/>
    <w:rsid w:val="00743132"/>
    <w:rsid w:val="00791260"/>
    <w:rsid w:val="00807534"/>
    <w:rsid w:val="00856134"/>
    <w:rsid w:val="008769F0"/>
    <w:rsid w:val="008B3C7C"/>
    <w:rsid w:val="00923C93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E4A16"/>
    <w:rsid w:val="00EF11F4"/>
    <w:rsid w:val="00FC3324"/>
    <w:rsid w:val="00FF031F"/>
    <w:rsid w:val="07F85914"/>
    <w:rsid w:val="08A853FC"/>
    <w:rsid w:val="12C029F5"/>
    <w:rsid w:val="15753037"/>
    <w:rsid w:val="15CE68FE"/>
    <w:rsid w:val="2235239A"/>
    <w:rsid w:val="290C09DA"/>
    <w:rsid w:val="31C062D0"/>
    <w:rsid w:val="366600FD"/>
    <w:rsid w:val="375D2A66"/>
    <w:rsid w:val="4D1F659F"/>
    <w:rsid w:val="4EB945E8"/>
    <w:rsid w:val="64B97205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260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91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1260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791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1260"/>
    <w:rPr>
      <w:sz w:val="18"/>
      <w:szCs w:val="18"/>
    </w:rPr>
  </w:style>
  <w:style w:type="paragraph" w:styleId="NormalWeb">
    <w:name w:val="Normal (Web)"/>
    <w:basedOn w:val="Normal"/>
    <w:uiPriority w:val="99"/>
    <w:rsid w:val="007912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791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97</Words>
  <Characters>553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