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C7B" w:rsidRDefault="00FE2C7B">
      <w:pPr>
        <w:rPr>
          <w:rFonts w:ascii="Times New Roman" w:hAnsi="Times New Roman" w:cs="Times New Roman"/>
        </w:rPr>
      </w:pPr>
    </w:p>
    <w:p w:rsidR="00FE2C7B" w:rsidRDefault="00FE2C7B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FE2C7B" w:rsidRDefault="00FE2C7B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年本管委会共收到综合楼维修费、办公等经费</w:t>
      </w:r>
      <w:r>
        <w:rPr>
          <w:rFonts w:ascii="Times New Roman" w:eastAsia="方正仿宋_GBK" w:hAnsi="Times New Roman" w:cs="Times New Roman"/>
          <w:sz w:val="32"/>
          <w:szCs w:val="32"/>
        </w:rPr>
        <w:t>52.67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42.37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52.67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42.37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综合楼维修费、办公等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经费，仅用于综合楼内设施的日常维修、办公用品等购买。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综合楼维修费、办公等工作经费的拨付使用，很大程度上使得综合楼内的各项工作能够正常开展和运行。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从这次绩效评估表明，综合楼维修费、办公等专项经费，让综合楼内的各项工作得到了保障，避免出现无法正常运行的情况。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FE2C7B" w:rsidRDefault="00FE2C7B" w:rsidP="00F15D2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E2C7B" w:rsidRDefault="00FE2C7B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E2C7B" w:rsidRDefault="00FE2C7B" w:rsidP="00F15D25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FE2C7B" w:rsidRDefault="00FE2C7B" w:rsidP="00F15D25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FE2C7B" w:rsidRDefault="00FE2C7B" w:rsidP="005D2E40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FE2C7B" w:rsidSect="00470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E6DA1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47058C"/>
    <w:rsid w:val="0058559F"/>
    <w:rsid w:val="005D2E40"/>
    <w:rsid w:val="006022EA"/>
    <w:rsid w:val="006C0FBC"/>
    <w:rsid w:val="00807534"/>
    <w:rsid w:val="00856134"/>
    <w:rsid w:val="008769F0"/>
    <w:rsid w:val="008B3C7C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43E0C"/>
    <w:rsid w:val="00DC3990"/>
    <w:rsid w:val="00E03E08"/>
    <w:rsid w:val="00E241AD"/>
    <w:rsid w:val="00EA5B5C"/>
    <w:rsid w:val="00EF11F4"/>
    <w:rsid w:val="00F15D25"/>
    <w:rsid w:val="00FC3324"/>
    <w:rsid w:val="00FE2C7B"/>
    <w:rsid w:val="00FF031F"/>
    <w:rsid w:val="07F85914"/>
    <w:rsid w:val="15753037"/>
    <w:rsid w:val="15CE68FE"/>
    <w:rsid w:val="2235239A"/>
    <w:rsid w:val="290C09DA"/>
    <w:rsid w:val="31C062D0"/>
    <w:rsid w:val="327C32A5"/>
    <w:rsid w:val="366600FD"/>
    <w:rsid w:val="375D2A66"/>
    <w:rsid w:val="39095624"/>
    <w:rsid w:val="4D1F659F"/>
    <w:rsid w:val="4EB945E8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58C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70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058C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470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058C"/>
    <w:rPr>
      <w:sz w:val="18"/>
      <w:szCs w:val="18"/>
    </w:rPr>
  </w:style>
  <w:style w:type="paragraph" w:styleId="NormalWeb">
    <w:name w:val="Normal (Web)"/>
    <w:basedOn w:val="Normal"/>
    <w:uiPriority w:val="99"/>
    <w:rsid w:val="0047058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705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103</Words>
  <Characters>588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