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B6" w:rsidRDefault="007F64B6">
      <w:pPr>
        <w:rPr>
          <w:rFonts w:ascii="Times New Roman" w:hAnsi="Times New Roman" w:cs="Times New Roman"/>
        </w:rPr>
      </w:pPr>
    </w:p>
    <w:p w:rsidR="007F64B6" w:rsidRDefault="007F64B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7F64B6" w:rsidRDefault="007F64B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年本管委会共收到事业运行经费</w:t>
      </w:r>
      <w:r>
        <w:rPr>
          <w:rFonts w:ascii="Times New Roman" w:eastAsia="方正仿宋_GBK" w:hAnsi="Times New Roman" w:cs="Times New Roman"/>
          <w:sz w:val="32"/>
          <w:szCs w:val="32"/>
        </w:rPr>
        <w:t>1.42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1.42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按照规定，事业运行经费，仅用于事业干部办公场所水电费的支付。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事业运行经费的拨付使用，使事业干部工作场所的后勤有了良好的保障，能使工作正常的运行。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从这次绩效评估表明，实施事业运行专项经费，使事业干部能够正常开展工作，避免出现因未缴费而停水、停电影响工作。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7F64B6" w:rsidRDefault="007F64B6" w:rsidP="006C650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F64B6" w:rsidRDefault="007F64B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F64B6" w:rsidRDefault="007F64B6" w:rsidP="006C6505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7F64B6" w:rsidRDefault="007F64B6" w:rsidP="006C6505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7F64B6" w:rsidRDefault="007F64B6" w:rsidP="00CD114E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7F64B6" w:rsidSect="00B05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F71DD"/>
    <w:rsid w:val="002C506D"/>
    <w:rsid w:val="002C7741"/>
    <w:rsid w:val="002D0969"/>
    <w:rsid w:val="00327AE8"/>
    <w:rsid w:val="003717D1"/>
    <w:rsid w:val="00384E6E"/>
    <w:rsid w:val="003F4CB4"/>
    <w:rsid w:val="00406290"/>
    <w:rsid w:val="0041264A"/>
    <w:rsid w:val="00415E76"/>
    <w:rsid w:val="00456546"/>
    <w:rsid w:val="0058559F"/>
    <w:rsid w:val="006022EA"/>
    <w:rsid w:val="006C0FBC"/>
    <w:rsid w:val="006C6505"/>
    <w:rsid w:val="007F64B6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054C9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D114E"/>
    <w:rsid w:val="00CF790D"/>
    <w:rsid w:val="00D43E0C"/>
    <w:rsid w:val="00DC3990"/>
    <w:rsid w:val="00E03E08"/>
    <w:rsid w:val="00E241AD"/>
    <w:rsid w:val="00EA5B5C"/>
    <w:rsid w:val="00EF11F4"/>
    <w:rsid w:val="00FC3324"/>
    <w:rsid w:val="00FF031F"/>
    <w:rsid w:val="15753037"/>
    <w:rsid w:val="2235239A"/>
    <w:rsid w:val="290C09DA"/>
    <w:rsid w:val="4D1F659F"/>
    <w:rsid w:val="4EB945E8"/>
    <w:rsid w:val="5589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4C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05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54C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054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54C9"/>
    <w:rPr>
      <w:sz w:val="18"/>
      <w:szCs w:val="18"/>
    </w:rPr>
  </w:style>
  <w:style w:type="paragraph" w:styleId="NormalWeb">
    <w:name w:val="Normal (Web)"/>
    <w:basedOn w:val="Normal"/>
    <w:uiPriority w:val="99"/>
    <w:rsid w:val="00B054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B05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98</Words>
  <Characters>561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