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8A" w:rsidRDefault="002A0C8A">
      <w:pPr>
        <w:rPr>
          <w:rFonts w:ascii="Times New Roman" w:hAnsi="Times New Roman" w:cs="Times New Roman"/>
        </w:rPr>
      </w:pPr>
    </w:p>
    <w:p w:rsidR="002A0C8A" w:rsidRDefault="002A0C8A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2A0C8A" w:rsidRDefault="002A0C8A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年本管委会共收到国防工作经费</w:t>
      </w:r>
      <w:r>
        <w:rPr>
          <w:rFonts w:ascii="Times New Roman" w:eastAsia="方正仿宋_GBK" w:hAnsi="Times New Roman" w:cs="Times New Roman"/>
          <w:sz w:val="32"/>
          <w:szCs w:val="32"/>
        </w:rPr>
        <w:t>0.05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万元。在资金使用中，我们坚持统一把关，严格按照规定的程序使用资金。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资金批复：根据申请核实后财政局安排预算资金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0.05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年按月拨款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0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。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按照规定，国防工作经费，仅用于征兵工作的宣传。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国防工作经费的拨付使用，使得征兵工作能够得到更好的宣传。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从这次绩效评估表明，实施国防工作专项经费，能够更好地做好征兵工作。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2A0C8A" w:rsidRDefault="002A0C8A" w:rsidP="006A01C0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A0C8A" w:rsidRDefault="002A0C8A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2A0C8A" w:rsidRDefault="002A0C8A" w:rsidP="006A01C0">
      <w:pPr>
        <w:spacing w:line="460" w:lineRule="exact"/>
        <w:ind w:left="31680" w:hangingChars="1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 xml:space="preserve">                                                                              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沙依巴克区长胜南片区管委会</w:t>
      </w:r>
    </w:p>
    <w:p w:rsidR="002A0C8A" w:rsidRDefault="002A0C8A" w:rsidP="006A01C0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2A0C8A" w:rsidRDefault="002A0C8A" w:rsidP="009531C3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</w:p>
    <w:sectPr w:rsidR="002A0C8A" w:rsidSect="000C74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56FC"/>
    <w:rsid w:val="000B4CF4"/>
    <w:rsid w:val="000C2DD2"/>
    <w:rsid w:val="000C74EB"/>
    <w:rsid w:val="00156867"/>
    <w:rsid w:val="001F71DD"/>
    <w:rsid w:val="002A0C8A"/>
    <w:rsid w:val="002C506D"/>
    <w:rsid w:val="002C7741"/>
    <w:rsid w:val="002D0969"/>
    <w:rsid w:val="00327AE8"/>
    <w:rsid w:val="003717D1"/>
    <w:rsid w:val="003F4CB4"/>
    <w:rsid w:val="00406290"/>
    <w:rsid w:val="0041264A"/>
    <w:rsid w:val="00415E76"/>
    <w:rsid w:val="00456546"/>
    <w:rsid w:val="0058559F"/>
    <w:rsid w:val="006022EA"/>
    <w:rsid w:val="006A01C0"/>
    <w:rsid w:val="006C0FBC"/>
    <w:rsid w:val="00807534"/>
    <w:rsid w:val="00856134"/>
    <w:rsid w:val="008769F0"/>
    <w:rsid w:val="008B3C7C"/>
    <w:rsid w:val="009531C3"/>
    <w:rsid w:val="00984D44"/>
    <w:rsid w:val="009F267C"/>
    <w:rsid w:val="00A1074A"/>
    <w:rsid w:val="00A32C27"/>
    <w:rsid w:val="00A44F42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5264D"/>
    <w:rsid w:val="00C832DA"/>
    <w:rsid w:val="00CB0A02"/>
    <w:rsid w:val="00CF790D"/>
    <w:rsid w:val="00D43E0C"/>
    <w:rsid w:val="00DC3990"/>
    <w:rsid w:val="00E03E08"/>
    <w:rsid w:val="00E241AD"/>
    <w:rsid w:val="00EA5B5C"/>
    <w:rsid w:val="00EF11F4"/>
    <w:rsid w:val="00EF1D8A"/>
    <w:rsid w:val="00FC3324"/>
    <w:rsid w:val="00FF031F"/>
    <w:rsid w:val="15753037"/>
    <w:rsid w:val="2235239A"/>
    <w:rsid w:val="410D7273"/>
    <w:rsid w:val="4D1F659F"/>
    <w:rsid w:val="4EB945E8"/>
    <w:rsid w:val="5AA17995"/>
    <w:rsid w:val="7E424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4EB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C7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74EB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0C7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74EB"/>
    <w:rPr>
      <w:sz w:val="18"/>
      <w:szCs w:val="18"/>
    </w:rPr>
  </w:style>
  <w:style w:type="paragraph" w:styleId="NormalWeb">
    <w:name w:val="Normal (Web)"/>
    <w:basedOn w:val="Normal"/>
    <w:uiPriority w:val="99"/>
    <w:rsid w:val="000C74E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0C74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92</Words>
  <Characters>526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