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72" w:rsidRDefault="00602E72">
      <w:pPr>
        <w:rPr>
          <w:rFonts w:ascii="Times New Roman" w:hAnsi="Times New Roman" w:cs="Times New Roman"/>
        </w:rPr>
      </w:pPr>
    </w:p>
    <w:p w:rsidR="00602E72" w:rsidRDefault="00602E72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602E72" w:rsidRDefault="00602E72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年本管委会共收到组织事务经费</w:t>
      </w:r>
      <w:r>
        <w:rPr>
          <w:rFonts w:ascii="Times New Roman" w:eastAsia="方正仿宋_GBK" w:hAnsi="Times New Roman" w:cs="Times New Roman"/>
          <w:sz w:val="32"/>
          <w:szCs w:val="32"/>
        </w:rPr>
        <w:t>0.39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0.39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万元（上年结转资金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）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按照规定，组织事务经费，仅用于基层党组织相关工作，严禁用于其他工作经费。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组织事务经费的拨付使用，更加完善了基层党组织的政权建设，使党组织工作得到进一步完善和加强。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从这次绩效评估表明，实施组织事务专项经费，使基层党组织建设更加牢固。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602E72" w:rsidRDefault="00602E72" w:rsidP="00352331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602E72" w:rsidRDefault="00602E72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602E72" w:rsidRDefault="00602E72" w:rsidP="00352331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602E72" w:rsidRDefault="00602E72" w:rsidP="00352331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602E72" w:rsidRDefault="00602E72" w:rsidP="000A6E84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602E72" w:rsidSect="00434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A6E84"/>
    <w:rsid w:val="000B4CF4"/>
    <w:rsid w:val="000C2DD2"/>
    <w:rsid w:val="00156867"/>
    <w:rsid w:val="001F71DD"/>
    <w:rsid w:val="002C506D"/>
    <w:rsid w:val="002C7741"/>
    <w:rsid w:val="002D0969"/>
    <w:rsid w:val="00327AE8"/>
    <w:rsid w:val="00352331"/>
    <w:rsid w:val="003717D1"/>
    <w:rsid w:val="003F4CB4"/>
    <w:rsid w:val="00406290"/>
    <w:rsid w:val="0041264A"/>
    <w:rsid w:val="00415E76"/>
    <w:rsid w:val="00434B4C"/>
    <w:rsid w:val="00456546"/>
    <w:rsid w:val="0058559F"/>
    <w:rsid w:val="006022EA"/>
    <w:rsid w:val="00602E72"/>
    <w:rsid w:val="006C0FBC"/>
    <w:rsid w:val="007F27B6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FC3324"/>
    <w:rsid w:val="00FF031F"/>
    <w:rsid w:val="15753037"/>
    <w:rsid w:val="2235239A"/>
    <w:rsid w:val="438516C1"/>
    <w:rsid w:val="4D1F659F"/>
    <w:rsid w:val="4EB945E8"/>
    <w:rsid w:val="7E42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B4C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34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34B4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434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34B4C"/>
    <w:rPr>
      <w:sz w:val="18"/>
      <w:szCs w:val="18"/>
    </w:rPr>
  </w:style>
  <w:style w:type="paragraph" w:styleId="NormalWeb">
    <w:name w:val="Normal (Web)"/>
    <w:basedOn w:val="Normal"/>
    <w:uiPriority w:val="99"/>
    <w:rsid w:val="00434B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34B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97</Words>
  <Characters>559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