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D6" w:rsidRDefault="00CE79D6">
      <w:pPr>
        <w:rPr>
          <w:rFonts w:ascii="Times New Roman" w:hAnsi="Times New Roman" w:cs="Times New Roman"/>
        </w:rPr>
      </w:pPr>
    </w:p>
    <w:p w:rsidR="00CE79D6" w:rsidRDefault="00CE79D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CE79D6" w:rsidRDefault="00CE79D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年本管委会共收到统计信息经费</w:t>
      </w:r>
      <w:r>
        <w:rPr>
          <w:rFonts w:ascii="Times New Roman" w:eastAsia="方正仿宋_GBK" w:hAnsi="Times New Roman" w:cs="Times New Roman"/>
          <w:sz w:val="32"/>
          <w:szCs w:val="32"/>
        </w:rPr>
        <w:t>0.3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0.3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资金批复：根据申请核实后财政局安排预算资金。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0.3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0.3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按照规定，统计信息工作经费，仅用于统计信息的相关工作，如配合上级完成各类数据的报送、统计，以及辖区内的统计宣传工作等。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统计信息工作经费的拨付使用，让各社区专干的工作效率和工作素质有了显著提高，也进一步加强了统计工作的实效性。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从这次绩效评估表明，实施统计信息专项经费，提高了统计工作的管理，也让数据汇总、上报工作有了延续性和持续性。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CE79D6" w:rsidRDefault="00CE79D6" w:rsidP="000D39B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E79D6" w:rsidRDefault="00CE79D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E79D6" w:rsidRDefault="00CE79D6" w:rsidP="000D39B2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CE79D6" w:rsidRDefault="00CE79D6" w:rsidP="008171F2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sectPr w:rsidR="00CE79D6" w:rsidSect="00252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0D39B2"/>
    <w:rsid w:val="00156867"/>
    <w:rsid w:val="001F71DD"/>
    <w:rsid w:val="002526B8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C0FBC"/>
    <w:rsid w:val="00807534"/>
    <w:rsid w:val="008171F2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BF4EBC"/>
    <w:rsid w:val="00C5264D"/>
    <w:rsid w:val="00C832DA"/>
    <w:rsid w:val="00CB0A02"/>
    <w:rsid w:val="00CE79D6"/>
    <w:rsid w:val="00CF790D"/>
    <w:rsid w:val="00D43E0C"/>
    <w:rsid w:val="00DC3990"/>
    <w:rsid w:val="00E03E08"/>
    <w:rsid w:val="00E241AD"/>
    <w:rsid w:val="00EA5B5C"/>
    <w:rsid w:val="00EF11F4"/>
    <w:rsid w:val="00FC3324"/>
    <w:rsid w:val="00FF031F"/>
    <w:rsid w:val="15753037"/>
    <w:rsid w:val="1F4B4901"/>
    <w:rsid w:val="2235239A"/>
    <w:rsid w:val="4D1F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6B8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52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526B8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52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526B8"/>
    <w:rPr>
      <w:sz w:val="18"/>
      <w:szCs w:val="18"/>
    </w:rPr>
  </w:style>
  <w:style w:type="paragraph" w:styleId="NormalWeb">
    <w:name w:val="Normal (Web)"/>
    <w:basedOn w:val="Normal"/>
    <w:uiPriority w:val="99"/>
    <w:rsid w:val="002526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2526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104</Words>
  <Characters>595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